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3GPP TSG CT WG3 Meeting #139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C3-250072</w:t>
      </w:r>
      <w:bookmarkStart w:id="1" w:name="_GoBack"/>
      <w:bookmarkEnd w:id="1"/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Athens, GR, 17 - 21 February, 2025</w:t>
      </w:r>
      <w:r>
        <w:tab/>
      </w:r>
      <w:r>
        <w:rPr>
          <w:rFonts w:eastAsia="Batang" w:cs="Arial"/>
          <w:lang w:eastAsia="zh-CN"/>
        </w:rPr>
        <w:t>(revision of xx-yyxxxx)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 w14:paraId="110F6C52">
      <w:pPr>
        <w:rPr>
          <w:rFonts w:eastAsia="Batang"/>
          <w:lang w:val="en-US" w:eastAsia="zh-CN"/>
        </w:rPr>
      </w:pPr>
    </w:p>
    <w:p w14:paraId="114A80BF">
      <w:pPr>
        <w:pStyle w:val="45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C1-250379</w:t>
      </w:r>
    </w:p>
    <w:p w14:paraId="288042AC">
      <w:pPr>
        <w:pStyle w:val="45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p w14:paraId="1A18BDC1">
      <w:pPr>
        <w:pStyle w:val="32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C1-yyxxxx)</w:t>
      </w:r>
    </w:p>
    <w:p w14:paraId="7B4AF01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1FB5768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02EC61D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01AB0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 w14:paraId="4A3D058E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application enablement aspects for MMTel</w:t>
      </w:r>
    </w:p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MMTel_App</w:t>
      </w: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47"/>
      </w:pPr>
      <w:r>
        <w:t>{For Normative work, identify the anticipated impacts. For a Study, identify the scope of the study}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69C748BE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1D3E8F18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4045F0B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36BEDBE0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305E0AA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0B744189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0602D5C7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5CFDED4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02A432F3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70435623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4450E978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  <w:vAlign w:val="top"/>
          </w:tcPr>
          <w:p w14:paraId="6F19776F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F07CB2B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290A158D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02E98F67">
            <w:pPr>
              <w:pStyle w:val="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03F61D64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Normative – Stage 3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8BCEFEC">
            <w:pPr>
              <w:pStyle w:val="49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MMTel_App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4D300A">
            <w:pPr>
              <w:pStyle w:val="49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38BA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  <w:t>1040073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225432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  <w:t xml:space="preserve">Application enablement aspects for MMTel </w:t>
            </w:r>
          </w:p>
        </w:tc>
      </w:tr>
    </w:tbl>
    <w:p w14:paraId="1A6DAF79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A3B29D4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920029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AC061FD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Stage 1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ormative work of requirements of MMTel service</w:t>
            </w:r>
          </w:p>
        </w:tc>
      </w:tr>
      <w:tr w14:paraId="56E7FF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5F8714EF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970014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EBAF4C6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System architecture for Next Generation Real time Communication services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105E8DB8">
            <w:pPr>
              <w:pStyle w:val="49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</w:t>
            </w:r>
            <w:r>
              <w:rPr>
                <w:rFonts w:hint="eastAsia"/>
                <w:highlight w:val="none"/>
                <w:lang w:eastAsia="zh-CN"/>
              </w:rPr>
              <w:t>MMTel</w:t>
            </w:r>
            <w:r>
              <w:rPr>
                <w:rFonts w:hint="eastAsia"/>
                <w:highlight w:val="none"/>
                <w:lang w:val="en-US" w:eastAsia="zh-CN"/>
              </w:rPr>
              <w:t>_App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service leaded by SA2</w:t>
            </w:r>
          </w:p>
        </w:tc>
      </w:tr>
      <w:tr w14:paraId="653CC7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1E9AC31F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4D38887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38CEBE5B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 leaded by SA2</w:t>
            </w:r>
          </w:p>
        </w:tc>
      </w:tr>
      <w:tr w14:paraId="1E51D0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114843B1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990023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54E48861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CT1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15801AFF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</w:t>
            </w:r>
          </w:p>
        </w:tc>
      </w:tr>
      <w:tr w14:paraId="0D5FF1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9236345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highlight w:val="none"/>
              </w:rPr>
              <w:t>990086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4C5D5A14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19FF24C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Rel-18 CT3 Stage 3 normative work of system architecture to support MMTel_App service</w:t>
            </w:r>
          </w:p>
        </w:tc>
      </w:tr>
      <w:tr w14:paraId="212647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CAD89FF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990087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2377E5C7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35217D25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Rel-18 CT4 Stage 3 normative work of system architecture to support MMTel_App service</w:t>
            </w:r>
          </w:p>
        </w:tc>
      </w:tr>
      <w:tr w14:paraId="69E84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A44114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F495D74">
            <w:pPr>
              <w:pStyle w:val="49"/>
              <w:rPr>
                <w:rFonts w:hint="default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CT1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7A325668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</w:t>
            </w:r>
          </w:p>
        </w:tc>
      </w:tr>
      <w:tr w14:paraId="692F39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8CE9F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5E1D888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EBEF67E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3623D0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A9FA1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6EA0506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61757D34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7510F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78C79AC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990038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23AC90C7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376B6BC3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normative work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MMTel_App service leaded by SA3</w:t>
            </w:r>
          </w:p>
        </w:tc>
      </w:tr>
      <w:tr w14:paraId="6D2EB0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4C55FB55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960032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086E101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75FC3BB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Study Item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MMTel_App service leaded by SA3</w:t>
            </w:r>
          </w:p>
        </w:tc>
      </w:tr>
    </w:tbl>
    <w:p w14:paraId="13F3397B">
      <w:pPr>
        <w:pStyle w:val="52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0E237FBA">
      <w:pPr>
        <w:rPr>
          <w:highlight w:val="none"/>
        </w:rPr>
      </w:pPr>
      <w:r>
        <w:rPr>
          <w:rFonts w:hint="eastAsia"/>
          <w:highlight w:val="none"/>
          <w:lang w:val="en-US" w:eastAsia="zh-CN"/>
        </w:rPr>
        <w:t>The MMTel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val="en-US" w:eastAsia="zh-CN"/>
        </w:rPr>
        <w:t>can be implemented by PLMN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highlight w:val="none"/>
          <w:lang w:val="en-US" w:eastAsia="zh-CN"/>
        </w:rPr>
        <w:t xml:space="preserve"> to enlarge the usage of multimedia telephony service and </w:t>
      </w:r>
      <w:r>
        <w:rPr>
          <w:highlight w:val="none"/>
          <w:lang w:val="en-US" w:eastAsia="zh-CN"/>
        </w:rPr>
        <w:t>offer attractive features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highlight w:val="none"/>
          <w:lang w:val="en-US" w:eastAsia="zh-CN"/>
        </w:rPr>
        <w:t>vertical</w:t>
      </w:r>
      <w:r>
        <w:rPr>
          <w:rFonts w:hint="eastAsia"/>
          <w:highlight w:val="none"/>
          <w:lang w:val="en-US" w:eastAsia="zh-CN"/>
        </w:rPr>
        <w:t xml:space="preserve"> customers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 w14:paraId="3B4085C3">
      <w:pPr>
        <w:rPr>
          <w:rFonts w:hint="eastAsia"/>
          <w:highlight w:val="none"/>
          <w:lang w:val="en-US" w:eastAsia="zh-CN"/>
        </w:rPr>
      </w:pPr>
      <w:r>
        <w:rPr>
          <w:highlight w:val="none"/>
        </w:rPr>
        <w:t xml:space="preserve">The </w:t>
      </w:r>
      <w:r>
        <w:rPr>
          <w:rFonts w:hint="eastAsia" w:eastAsia="宋体"/>
          <w:highlight w:val="none"/>
          <w:lang w:val="en-US" w:eastAsia="zh-CN"/>
        </w:rPr>
        <w:t>normative work</w:t>
      </w:r>
      <w:r>
        <w:rPr>
          <w:highlight w:val="none"/>
        </w:rPr>
        <w:t xml:space="preserve"> on</w:t>
      </w:r>
      <w:r>
        <w:rPr>
          <w:rFonts w:hint="eastAsia" w:eastAsia="宋体"/>
          <w:highlight w:val="none"/>
          <w:lang w:val="en-US" w:eastAsia="zh-CN"/>
        </w:rPr>
        <w:t xml:space="preserve"> application enablement aspects for MMTel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is </w:t>
      </w:r>
      <w:r>
        <w:rPr>
          <w:rFonts w:hint="eastAsia"/>
          <w:highlight w:val="none"/>
          <w:lang w:val="en-US" w:eastAsia="zh-CN"/>
        </w:rPr>
        <w:t xml:space="preserve">specified by SA6 in Rel-19 (SP-241019) and is </w:t>
      </w:r>
      <w:r>
        <w:rPr>
          <w:highlight w:val="none"/>
          <w:lang w:eastAsia="zh-CN"/>
        </w:rPr>
        <w:t>documented</w:t>
      </w:r>
      <w:r>
        <w:rPr>
          <w:rFonts w:hint="eastAsia"/>
          <w:highlight w:val="none"/>
          <w:lang w:eastAsia="zh-CN"/>
        </w:rPr>
        <w:t xml:space="preserve"> in 3GPP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T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392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 xml:space="preserve"> It </w:t>
      </w:r>
      <w:r>
        <w:rPr>
          <w:highlight w:val="none"/>
        </w:rPr>
        <w:t xml:space="preserve">develops </w:t>
      </w:r>
      <w:r>
        <w:rPr>
          <w:highlight w:val="none"/>
          <w:lang w:eastAsia="en-US"/>
        </w:rPr>
        <w:t xml:space="preserve">the </w:t>
      </w:r>
      <w:r>
        <w:rPr>
          <w:rFonts w:hint="eastAsia"/>
          <w:highlight w:val="none"/>
          <w:lang w:eastAsia="en-US"/>
        </w:rPr>
        <w:t xml:space="preserve">application </w:t>
      </w:r>
      <w:r>
        <w:rPr>
          <w:highlight w:val="none"/>
          <w:lang w:eastAsia="en-US"/>
        </w:rPr>
        <w:t>architecture</w:t>
      </w:r>
      <w:r>
        <w:rPr>
          <w:rFonts w:hint="eastAsia" w:eastAsia="宋体"/>
          <w:highlight w:val="none"/>
          <w:lang w:val="en-US" w:eastAsia="zh-CN"/>
        </w:rPr>
        <w:t>, procedures</w:t>
      </w:r>
      <w:r>
        <w:rPr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and related APIs </w:t>
      </w:r>
      <w:r>
        <w:rPr>
          <w:highlight w:val="none"/>
          <w:lang w:eastAsia="en-US"/>
        </w:rPr>
        <w:t>needed to support</w:t>
      </w:r>
      <w:r>
        <w:rPr>
          <w:rFonts w:hint="eastAsia"/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the application enablement aspects for MMTel</w:t>
      </w:r>
      <w:r>
        <w:rPr>
          <w:rFonts w:hint="eastAsia"/>
          <w:highlight w:val="none"/>
          <w:lang w:val="en-US" w:eastAsia="zh-CN"/>
        </w:rPr>
        <w:t>, including:</w:t>
      </w:r>
    </w:p>
    <w:p w14:paraId="04C7F235">
      <w:pPr>
        <w:pStyle w:val="81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</w:t>
      </w:r>
      <w:r>
        <w:rPr>
          <w:highlight w:val="none"/>
          <w:lang w:val="en-US" w:eastAsia="zh-CN"/>
        </w:rPr>
        <w:t>application providers/Vertical service provide</w:t>
      </w:r>
      <w:r>
        <w:rPr>
          <w:rFonts w:hint="eastAsia"/>
          <w:highlight w:val="none"/>
          <w:lang w:val="en-US" w:eastAsia="zh-CN"/>
        </w:rPr>
        <w:t xml:space="preserve">r to use mmtel service including 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call between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application and DCMTSI client</w:t>
      </w:r>
      <w:r>
        <w:rPr>
          <w:rFonts w:hint="eastAsia" w:cs="Times New Roman"/>
          <w:highlight w:val="none"/>
          <w:lang w:val="en-US" w:eastAsia="zh-CN"/>
        </w:rPr>
        <w:t>, Third-Party Call etc;</w:t>
      </w:r>
    </w:p>
    <w:p w14:paraId="65267241">
      <w:pPr>
        <w:pStyle w:val="81"/>
        <w:rPr>
          <w:rFonts w:hint="eastAsia" w:cs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configure the </w:t>
      </w:r>
      <w:r>
        <w:rPr>
          <w:rFonts w:hint="eastAsia" w:cs="Times New Roman"/>
          <w:highlight w:val="none"/>
          <w:lang w:val="en-US" w:eastAsia="zh-CN"/>
        </w:rPr>
        <w:t>data channel application profile and to control the downloading of data channel applications by using the data channel application profile; and</w:t>
      </w:r>
    </w:p>
    <w:p w14:paraId="5282F507">
      <w:pPr>
        <w:pStyle w:val="81"/>
        <w:rPr>
          <w:rFonts w:hint="default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c)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 xml:space="preserve">providing </w:t>
      </w:r>
      <w:r>
        <w:rPr>
          <w:rFonts w:hint="eastAsia"/>
          <w:highlight w:val="none"/>
          <w:lang w:val="en-US" w:eastAsia="zh-CN"/>
        </w:rPr>
        <w:t>value added services of mmtel.</w:t>
      </w:r>
    </w:p>
    <w:p w14:paraId="26AF2313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hint="eastAsia" w:eastAsia="宋体"/>
          <w:lang w:val="en-US" w:eastAsia="zh-CN"/>
        </w:rPr>
        <w:t xml:space="preserve">for </w:t>
      </w:r>
      <w:r>
        <w:rPr>
          <w:rFonts w:hint="eastAsia"/>
          <w:highlight w:val="none"/>
          <w:lang w:val="en-US" w:eastAsia="zh-CN"/>
        </w:rPr>
        <w:t xml:space="preserve">MMTel_App </w:t>
      </w:r>
      <w:r>
        <w:t>in CT WGs.</w:t>
      </w: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54449BF4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 w:eastAsia="宋体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 w:eastAsia="宋体"/>
          <w:lang w:val="en-US" w:eastAsia="zh-CN"/>
        </w:rPr>
        <w:t>MMTel_App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4C91E802">
      <w:r>
        <w:t>For CT1, the expected work includes:</w:t>
      </w:r>
    </w:p>
    <w:p w14:paraId="7A12244F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highlight w:val="none"/>
          <w:lang w:val="en-US" w:eastAsia="zh-CN"/>
        </w:rPr>
      </w:pPr>
      <w:r>
        <w:rPr>
          <w:rFonts w:hint="default" w:ascii="Times New Roman" w:hAnsi="Times New Roman" w:eastAsia="宋体"/>
          <w:highlight w:val="none"/>
          <w:lang w:eastAsia="zh-CN"/>
        </w:rPr>
        <w:t>a)</w:t>
      </w:r>
      <w:r>
        <w:rPr>
          <w:rFonts w:hint="default"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val="en-US" w:eastAsia="zh-CN"/>
        </w:rPr>
        <w:t>specifying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the stage 3 protocols transported in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MMTel-1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reference point for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rocedures and information flows agreed in SA6 under the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MMTel_App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work item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and</w:t>
      </w:r>
    </w:p>
    <w:p w14:paraId="0C03F4A5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highlight w:val="none"/>
          <w:lang w:eastAsia="zh-CN"/>
        </w:rPr>
        <w:t>b)</w:t>
      </w:r>
      <w:r>
        <w:rPr>
          <w:rFonts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potential </w:t>
      </w:r>
      <w:r>
        <w:rPr>
          <w:rFonts w:ascii="Times New Roman" w:hAnsi="Times New Roman" w:eastAsia="宋体"/>
          <w:highlight w:val="none"/>
          <w:lang w:eastAsia="zh-CN"/>
        </w:rPr>
        <w:t>enhancements to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</w:t>
      </w:r>
      <w:r>
        <w:rPr>
          <w:rFonts w:ascii="Times New Roman" w:hAnsi="Times New Roman" w:eastAsia="宋体"/>
          <w:highlight w:val="none"/>
          <w:lang w:eastAsia="zh-CN"/>
        </w:rPr>
        <w:t xml:space="preserve">SEAL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notification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management service</w:t>
      </w:r>
      <w:r>
        <w:rPr>
          <w:rFonts w:ascii="Times New Roman" w:hAnsi="Times New Roman" w:eastAsia="宋体"/>
          <w:highlight w:val="none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MMTel_App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 w14:paraId="1682701C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c)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highlight w:val="none"/>
          <w:lang w:val="en-US" w:eastAsia="zh-CN"/>
        </w:rPr>
        <w:t>Potential update UE requirement regarding DC Application/Profile download in TS 24.186.</w:t>
      </w:r>
    </w:p>
    <w:p w14:paraId="15BD4841">
      <w:pPr>
        <w:rPr>
          <w:rFonts w:hint="default"/>
          <w:lang w:val="en-US" w:eastAsia="zh-CN"/>
        </w:rPr>
      </w:pPr>
      <w:r>
        <w:t>For CT3, the expected work includes</w:t>
      </w:r>
      <w:r>
        <w:rPr>
          <w:rFonts w:hint="default" w:eastAsia="Times New Roman"/>
          <w:lang w:val="en-US" w:eastAsia="zh-CN"/>
        </w:rPr>
        <w:t xml:space="preserve"> the </w:t>
      </w:r>
      <w:r>
        <w:rPr>
          <w:rFonts w:ascii="Times New Roman" w:hAnsi="Times New Roman" w:eastAsia="Times New Roman"/>
          <w:lang w:eastAsia="zh-CN"/>
        </w:rPr>
        <w:t xml:space="preserve">enhancements to the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 w:ascii="Times New Roman" w:hAnsi="Times New Roman" w:eastAsia="Times New Roman"/>
          <w:lang w:eastAsia="zh-CN"/>
        </w:rPr>
        <w:t xml:space="preserve">APIs </w:t>
      </w:r>
      <w:r>
        <w:rPr>
          <w:rFonts w:ascii="Times New Roman" w:hAnsi="Times New Roman" w:eastAsia="Times New Roman"/>
          <w:lang w:eastAsia="zh-CN"/>
        </w:rPr>
        <w:t xml:space="preserve">for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MMTel-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ascii="Times New Roman" w:hAnsi="Times New Roman" w:eastAsia="Times New Roman"/>
          <w:lang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and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MMTel-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default" w:ascii="Times New Roman" w:hAnsi="Times New Roman" w:eastAsia="Times New Roman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reference point</w:t>
      </w:r>
      <w:r>
        <w:rPr>
          <w:rFonts w:hint="default" w:ascii="Times New Roman" w:hAnsi="Times New Roman" w:eastAsia="Times New Roman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for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rocedures and information flows agreed in SA6 under the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MMTel_App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work item</w:t>
      </w:r>
      <w:r>
        <w:rPr>
          <w:rFonts w:hint="default"/>
          <w:lang w:val="en-US" w:eastAsia="zh-CN"/>
        </w:rPr>
        <w:t>.</w:t>
      </w:r>
    </w:p>
    <w:p w14:paraId="35E8E00A"/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36EA8E77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F684E95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2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.XXX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3F9BA4C9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pplication enablement aspects for MMTel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; Protocol specification</w:t>
            </w:r>
          </w:p>
        </w:tc>
        <w:tc>
          <w:tcPr>
            <w:tcW w:w="993" w:type="dxa"/>
            <w:shd w:val="clear" w:color="auto" w:fill="auto"/>
            <w:vAlign w:val="top"/>
          </w:tcPr>
          <w:p w14:paraId="510D9A1F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11DE6EB5">
            <w:pPr>
              <w:rPr>
                <w:rFonts w:hint="eastAsia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Sept.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6F7A81EC">
            <w:pPr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Liu, Yue, China Mobile, </w:t>
            </w:r>
            <w:r>
              <w:rPr>
                <w:color w:val="auto"/>
                <w:highlight w:val="none"/>
                <w:u w:val="none"/>
                <w:lang w:eastAsia="zh-CN"/>
              </w:rPr>
              <w:t>liuyueyjy@chinamobile.com</w:t>
            </w:r>
          </w:p>
          <w:p w14:paraId="4B12696D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CT1 responsible</w:t>
            </w:r>
          </w:p>
        </w:tc>
      </w:tr>
      <w:tr w14:paraId="5B37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705D4522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21A979CB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29.XXX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7EA88B1A">
            <w:pPr>
              <w:rPr>
                <w:rFonts w:hint="eastAsia" w:ascii="Times New Roman" w:hAnsi="Times New Roman" w:cs="Times New Roman" w:eastAsiaTheme="minorEastAsia"/>
                <w:highlight w:val="none"/>
                <w:lang w:val="en-GB" w:eastAsia="en-US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pplication enablement aspects for MMTel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 xml:space="preserve">; 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Application Programming Interfaces (API) specification;</w:t>
            </w:r>
          </w:p>
        </w:tc>
        <w:tc>
          <w:tcPr>
            <w:tcW w:w="993" w:type="dxa"/>
            <w:shd w:val="clear" w:color="auto" w:fill="auto"/>
            <w:vAlign w:val="top"/>
          </w:tcPr>
          <w:p w14:paraId="71FEB365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66C41B45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Sept.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665732F8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Dong, Weiye, </w:t>
            </w:r>
            <w:r>
              <w:rPr>
                <w:highlight w:val="none"/>
                <w:lang w:eastAsia="zh-CN"/>
              </w:rPr>
              <w:t xml:space="preserve">China Mobile, </w:t>
            </w:r>
            <w:r>
              <w:rPr>
                <w:rFonts w:hint="eastAsia"/>
                <w:color w:val="auto"/>
                <w:highlight w:val="none"/>
                <w:u w:val="none"/>
                <w:lang w:val="en-US" w:eastAsia="zh-CN"/>
              </w:rPr>
              <w:t>dongweiye@chinamobile.com</w:t>
            </w:r>
          </w:p>
          <w:p w14:paraId="4B284539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 responsible</w:t>
            </w:r>
          </w:p>
        </w:tc>
      </w:tr>
    </w:tbl>
    <w:p w14:paraId="7BFA2A19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C315D6">
            <w:pPr>
              <w:rPr>
                <w:rFonts w:hint="default" w:ascii="Times New Roman" w:hAnsi="Times New Roman" w:eastAsia="Times New Roman" w:cs="Times New Roman"/>
                <w:lang w:val="en-US" w:eastAsia="en-US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9B976">
            <w:pPr>
              <w:rPr>
                <w:rFonts w:ascii="Times New Roman" w:hAnsi="Times New Roman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</w:t>
            </w:r>
            <w:r>
              <w:rPr>
                <w:rFonts w:hint="eastAsia"/>
                <w:bCs/>
                <w:lang w:val="en-US" w:eastAsia="zh-CN"/>
              </w:rPr>
              <w:t>notification</w:t>
            </w:r>
            <w:r>
              <w:rPr>
                <w:bCs/>
                <w:lang w:eastAsia="zh-CN"/>
              </w:rPr>
              <w:t xml:space="preserve">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BCD47C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30731D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  <w:tr w14:paraId="106DE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8930A5">
            <w:pPr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24.186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80804D">
            <w:pPr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Potential update UE requirement regarding DC Application/Profile download.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16B89A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B38812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</w:tbl>
    <w:p w14:paraId="1213A0DE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lang w:eastAsia="zh-CN"/>
        </w:rPr>
        <w:t>Liu, Yue, China Mobile, liuyueyjy@chinamobile.com</w:t>
      </w:r>
    </w:p>
    <w:p w14:paraId="5F398499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94DB2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98971FA">
      <w:r>
        <w:rPr>
          <w:rFonts w:hint="eastAsia"/>
          <w:lang w:val="en-US" w:eastAsia="zh-CN"/>
        </w:rPr>
        <w:t>Not identified yet.</w:t>
      </w:r>
    </w:p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AT&amp;T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445962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A1E7A61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Telecom?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863CFD">
            <w:pPr>
              <w:pStyle w:val="49"/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Unicom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8DC25D6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Huawei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7A9A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DE802AA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Lenovo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69B94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069D9AD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Samsung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3E2B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6E5FE40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TD-Tech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6070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02CA988C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ZTE</w:t>
            </w:r>
          </w:p>
        </w:tc>
      </w:tr>
    </w:tbl>
    <w:p w14:paraId="4FD9DBDA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  <w:rsid w:val="052A62FD"/>
    <w:rsid w:val="05BB3177"/>
    <w:rsid w:val="05F024F9"/>
    <w:rsid w:val="0D494B5D"/>
    <w:rsid w:val="11EF79F9"/>
    <w:rsid w:val="17C1499C"/>
    <w:rsid w:val="1A3D71FF"/>
    <w:rsid w:val="1D8608D3"/>
    <w:rsid w:val="1E795E61"/>
    <w:rsid w:val="22CC337D"/>
    <w:rsid w:val="251915FD"/>
    <w:rsid w:val="2548663C"/>
    <w:rsid w:val="27B43905"/>
    <w:rsid w:val="2F0023CA"/>
    <w:rsid w:val="2F26688E"/>
    <w:rsid w:val="30711A5B"/>
    <w:rsid w:val="33C637B3"/>
    <w:rsid w:val="359B0B00"/>
    <w:rsid w:val="3839168C"/>
    <w:rsid w:val="383918D2"/>
    <w:rsid w:val="386D03F3"/>
    <w:rsid w:val="3A3F1455"/>
    <w:rsid w:val="3BEA51CA"/>
    <w:rsid w:val="3C5C6615"/>
    <w:rsid w:val="3F2B4D95"/>
    <w:rsid w:val="40772F52"/>
    <w:rsid w:val="414C5861"/>
    <w:rsid w:val="414F2C35"/>
    <w:rsid w:val="41621B6F"/>
    <w:rsid w:val="417057BC"/>
    <w:rsid w:val="4F8B5917"/>
    <w:rsid w:val="53E57531"/>
    <w:rsid w:val="54BE2A98"/>
    <w:rsid w:val="55072547"/>
    <w:rsid w:val="58944362"/>
    <w:rsid w:val="58C52932"/>
    <w:rsid w:val="606F2B03"/>
    <w:rsid w:val="645E4DB7"/>
    <w:rsid w:val="64F861E7"/>
    <w:rsid w:val="65AD75DE"/>
    <w:rsid w:val="67703441"/>
    <w:rsid w:val="68456A72"/>
    <w:rsid w:val="6DE17ED2"/>
    <w:rsid w:val="6E897E2A"/>
    <w:rsid w:val="711E19CD"/>
    <w:rsid w:val="72D20639"/>
    <w:rsid w:val="74046EC7"/>
    <w:rsid w:val="77181C73"/>
    <w:rsid w:val="79D143EB"/>
    <w:rsid w:val="7BB4787D"/>
    <w:rsid w:val="7C4E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1124</Words>
  <Characters>6409</Characters>
  <Lines>53</Lines>
  <Paragraphs>15</Paragraphs>
  <TotalTime>0</TotalTime>
  <ScaleCrop>false</ScaleCrop>
  <LinksUpToDate>false</LinksUpToDate>
  <CharactersWithSpaces>7518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liuyue251009</cp:lastModifiedBy>
  <cp:lastPrinted>2001-04-23T09:30:00Z</cp:lastPrinted>
  <dcterms:modified xsi:type="dcterms:W3CDTF">2025-02-09T12:45:53Z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846AD950F27A48E0A97631A2586F7A7A_13</vt:lpwstr>
  </property>
</Properties>
</file>